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2026020085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Landkreis Ludwigslust-Parchim - Neubau Feuerwehr-Service-Zentrum in Neustadt-Glewe - Los 309 - Dachabdichtungsarbeiten (BT 3)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Neubau Feuerwehr-Service-Zentrum in
Neustadt-Glewe - Los 309 - Dachabdichtungsarbeiten (BT 3)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